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B6CB" w14:textId="77777777" w:rsidR="00E572A8" w:rsidRDefault="00E572A8" w:rsidP="00E572A8">
      <w:pPr>
        <w:pStyle w:val="NoSpacing"/>
      </w:pPr>
      <w:r>
        <w:rPr>
          <w:u w:val="single"/>
        </w:rPr>
        <w:t>Hugh BOSEVILLE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284A69A8" w14:textId="77777777" w:rsidR="00E572A8" w:rsidRDefault="00E572A8" w:rsidP="00E572A8">
      <w:pPr>
        <w:pStyle w:val="NoSpacing"/>
      </w:pPr>
      <w:r>
        <w:t xml:space="preserve">Subdeacon; Rector of a moiety of the church of </w:t>
      </w:r>
      <w:proofErr w:type="spellStart"/>
      <w:r>
        <w:t>Acrefield</w:t>
      </w:r>
      <w:proofErr w:type="spellEnd"/>
      <w:r>
        <w:t>, Lancashire.</w:t>
      </w:r>
    </w:p>
    <w:p w14:paraId="49C418B0" w14:textId="77777777" w:rsidR="00E572A8" w:rsidRDefault="00E572A8" w:rsidP="00E572A8">
      <w:pPr>
        <w:pStyle w:val="NoSpacing"/>
      </w:pPr>
    </w:p>
    <w:p w14:paraId="02F3FCCC" w14:textId="77777777" w:rsidR="00E572A8" w:rsidRDefault="00E572A8" w:rsidP="00E572A8">
      <w:pPr>
        <w:pStyle w:val="NoSpacing"/>
      </w:pPr>
    </w:p>
    <w:p w14:paraId="6535BDF4" w14:textId="77777777" w:rsidR="00E572A8" w:rsidRDefault="00E572A8" w:rsidP="00E572A8">
      <w:pPr>
        <w:pStyle w:val="NoSpacing"/>
      </w:pPr>
      <w:r>
        <w:t xml:space="preserve">  5 Oct.1480</w:t>
      </w:r>
      <w:r>
        <w:tab/>
        <w:t xml:space="preserve">He was granted letters dimissory by Thomas </w:t>
      </w:r>
      <w:proofErr w:type="spellStart"/>
      <w:r>
        <w:t>Rothetham</w:t>
      </w:r>
      <w:proofErr w:type="spellEnd"/>
      <w:r>
        <w:t>, Archbishop of</w:t>
      </w:r>
    </w:p>
    <w:p w14:paraId="59C51B0C" w14:textId="77777777" w:rsidR="00E572A8" w:rsidRDefault="00E572A8" w:rsidP="00E572A8">
      <w:pPr>
        <w:pStyle w:val="NoSpacing"/>
      </w:pPr>
      <w:r>
        <w:tab/>
      </w:r>
      <w:r>
        <w:tab/>
        <w:t>York(q.v.).</w:t>
      </w:r>
    </w:p>
    <w:p w14:paraId="79AB914B" w14:textId="77777777" w:rsidR="00E572A8" w:rsidRDefault="00E572A8" w:rsidP="00E572A8">
      <w:pPr>
        <w:pStyle w:val="NoSpacing"/>
      </w:pPr>
      <w:r>
        <w:tab/>
      </w:r>
      <w:r>
        <w:tab/>
        <w:t>(“The Register of Thomas Rotherham, Archbishop of York 1480-1500</w:t>
      </w:r>
    </w:p>
    <w:p w14:paraId="45F1E6B4" w14:textId="77777777" w:rsidR="00E572A8" w:rsidRDefault="00E572A8" w:rsidP="00E572A8">
      <w:pPr>
        <w:pStyle w:val="NoSpacing"/>
      </w:pPr>
      <w:r>
        <w:tab/>
      </w:r>
      <w:r>
        <w:tab/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p.2)</w:t>
      </w:r>
    </w:p>
    <w:p w14:paraId="6C2C55FD" w14:textId="77777777" w:rsidR="00E572A8" w:rsidRDefault="00E572A8" w:rsidP="00E572A8">
      <w:pPr>
        <w:pStyle w:val="NoSpacing"/>
      </w:pPr>
    </w:p>
    <w:p w14:paraId="7BEBB980" w14:textId="77777777" w:rsidR="00E572A8" w:rsidRDefault="00E572A8" w:rsidP="00E572A8">
      <w:pPr>
        <w:pStyle w:val="NoSpacing"/>
      </w:pPr>
    </w:p>
    <w:p w14:paraId="1D38679A" w14:textId="77777777" w:rsidR="00E572A8" w:rsidRDefault="00E572A8" w:rsidP="00E572A8">
      <w:pPr>
        <w:pStyle w:val="NoSpacing"/>
      </w:pPr>
      <w:r>
        <w:t>15 February 2019</w:t>
      </w:r>
    </w:p>
    <w:p w14:paraId="791315F4" w14:textId="77777777" w:rsidR="006B2F86" w:rsidRPr="00E71FC3" w:rsidRDefault="00E572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E6C0F" w14:textId="77777777" w:rsidR="00E572A8" w:rsidRDefault="00E572A8" w:rsidP="00E71FC3">
      <w:pPr>
        <w:spacing w:after="0" w:line="240" w:lineRule="auto"/>
      </w:pPr>
      <w:r>
        <w:separator/>
      </w:r>
    </w:p>
  </w:endnote>
  <w:endnote w:type="continuationSeparator" w:id="0">
    <w:p w14:paraId="40B44F30" w14:textId="77777777" w:rsidR="00E572A8" w:rsidRDefault="00E572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3A2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E19DD" w14:textId="77777777" w:rsidR="00E572A8" w:rsidRDefault="00E572A8" w:rsidP="00E71FC3">
      <w:pPr>
        <w:spacing w:after="0" w:line="240" w:lineRule="auto"/>
      </w:pPr>
      <w:r>
        <w:separator/>
      </w:r>
    </w:p>
  </w:footnote>
  <w:footnote w:type="continuationSeparator" w:id="0">
    <w:p w14:paraId="4D9CAA67" w14:textId="77777777" w:rsidR="00E572A8" w:rsidRDefault="00E572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A8"/>
    <w:rsid w:val="001A7C09"/>
    <w:rsid w:val="00577BD5"/>
    <w:rsid w:val="00656CBA"/>
    <w:rsid w:val="006A1F77"/>
    <w:rsid w:val="00733BE7"/>
    <w:rsid w:val="00AB52E8"/>
    <w:rsid w:val="00B16D3F"/>
    <w:rsid w:val="00BB41AC"/>
    <w:rsid w:val="00E572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DB823"/>
  <w15:chartTrackingRefBased/>
  <w15:docId w15:val="{B31ABD58-6D33-4A9D-80F8-726257FD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2019-02-19T21:02:00Z</dcterms:created>
  <dcterms:modified xsi:type="dcterms:W3CDTF">2019-02-19T21:03:00Z</dcterms:modified>
</cp:coreProperties>
</file>